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D64F4" w14:textId="77777777" w:rsidR="00102370" w:rsidRDefault="00102370" w:rsidP="00102370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William LEYGH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24F692B9" w14:textId="77777777" w:rsidR="00102370" w:rsidRDefault="00102370" w:rsidP="00102370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26791E2" w14:textId="77777777" w:rsidR="00102370" w:rsidRDefault="00102370" w:rsidP="00102370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A545A4C" w14:textId="77777777" w:rsidR="00102370" w:rsidRDefault="00102370" w:rsidP="00102370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He made a plaint of trespass and taking against John Roo 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Sherprix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in </w:t>
      </w:r>
    </w:p>
    <w:p w14:paraId="11191597" w14:textId="77777777" w:rsidR="00102370" w:rsidRDefault="00102370" w:rsidP="00102370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Boldre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, Hampshire(q.v.), John Blake 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Sherprix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(q.v.) and Richard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Trewe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</w:t>
      </w:r>
    </w:p>
    <w:p w14:paraId="0A5DFEA0" w14:textId="77777777" w:rsidR="00102370" w:rsidRDefault="00102370" w:rsidP="00102370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South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Baddesley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(q.v.).</w:t>
      </w:r>
    </w:p>
    <w:p w14:paraId="52FDFF83" w14:textId="77777777" w:rsidR="00102370" w:rsidRDefault="00102370" w:rsidP="00102370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7540380D" w14:textId="77777777" w:rsidR="00102370" w:rsidRDefault="00102370" w:rsidP="00102370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BB34767" w14:textId="77777777" w:rsidR="00102370" w:rsidRDefault="00102370" w:rsidP="00102370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7C71DD9" w14:textId="77777777" w:rsidR="00102370" w:rsidRDefault="00102370" w:rsidP="00102370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30 August 2021</w:t>
      </w:r>
    </w:p>
    <w:p w14:paraId="55ED3CF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86ECB" w14:textId="77777777" w:rsidR="00102370" w:rsidRDefault="00102370" w:rsidP="009139A6">
      <w:r>
        <w:separator/>
      </w:r>
    </w:p>
  </w:endnote>
  <w:endnote w:type="continuationSeparator" w:id="0">
    <w:p w14:paraId="556F7499" w14:textId="77777777" w:rsidR="00102370" w:rsidRDefault="0010237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EE5E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53B1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A5E9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97C1F" w14:textId="77777777" w:rsidR="00102370" w:rsidRDefault="00102370" w:rsidP="009139A6">
      <w:r>
        <w:separator/>
      </w:r>
    </w:p>
  </w:footnote>
  <w:footnote w:type="continuationSeparator" w:id="0">
    <w:p w14:paraId="159E977C" w14:textId="77777777" w:rsidR="00102370" w:rsidRDefault="0010237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2C16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4249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5E8A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370"/>
    <w:rsid w:val="000666E0"/>
    <w:rsid w:val="0010237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CB05F9"/>
  <w15:chartTrackingRefBased/>
  <w15:docId w15:val="{9935BBD9-9C35-472E-BE6F-E0F82646C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0237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2021-10-03T10:05:00Z</dcterms:created>
  <dcterms:modified xsi:type="dcterms:W3CDTF">2021-10-03T10:05:00Z</dcterms:modified>
</cp:coreProperties>
</file>